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192" w:rsidRPr="00D76751" w:rsidRDefault="00055891" w:rsidP="0060719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IV</w:t>
      </w:r>
      <w:r w:rsidR="00607192">
        <w:rPr>
          <w:b/>
          <w:sz w:val="24"/>
          <w:szCs w:val="24"/>
        </w:rPr>
        <w:t xml:space="preserve"> </w:t>
      </w:r>
      <w:r w:rsidR="00607192" w:rsidRPr="00D76751">
        <w:rPr>
          <w:b/>
          <w:sz w:val="24"/>
          <w:szCs w:val="24"/>
        </w:rPr>
        <w:t>– MODELO DE PROCURAÇÃO</w:t>
      </w:r>
    </w:p>
    <w:p w:rsidR="00607192" w:rsidRPr="00D76751" w:rsidRDefault="00607192" w:rsidP="00607192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 xml:space="preserve">PREGÃO </w:t>
      </w:r>
      <w:r w:rsidR="00121490">
        <w:rPr>
          <w:b/>
          <w:sz w:val="24"/>
          <w:szCs w:val="24"/>
        </w:rPr>
        <w:t>ELETRÔ</w:t>
      </w:r>
      <w:bookmarkStart w:id="0" w:name="_GoBack"/>
      <w:bookmarkEnd w:id="0"/>
      <w:r w:rsidRPr="00790F00">
        <w:rPr>
          <w:b/>
          <w:sz w:val="24"/>
          <w:szCs w:val="24"/>
        </w:rPr>
        <w:t>NICO</w:t>
      </w:r>
      <w:r>
        <w:rPr>
          <w:b/>
          <w:sz w:val="24"/>
          <w:szCs w:val="24"/>
        </w:rPr>
        <w:t xml:space="preserve"> Nº </w:t>
      </w:r>
      <w:r w:rsidR="000D2303">
        <w:rPr>
          <w:b/>
          <w:sz w:val="24"/>
          <w:szCs w:val="24"/>
        </w:rPr>
        <w:t>033</w:t>
      </w:r>
      <w:r w:rsidRPr="00D76751">
        <w:rPr>
          <w:b/>
          <w:sz w:val="24"/>
          <w:szCs w:val="24"/>
        </w:rPr>
        <w:t>/2024</w:t>
      </w:r>
    </w:p>
    <w:p w:rsidR="00607192" w:rsidRPr="00D76751" w:rsidRDefault="00607192" w:rsidP="00607192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>PROCESSO N</w:t>
      </w:r>
      <w:r w:rsidR="000D2303">
        <w:rPr>
          <w:b/>
          <w:sz w:val="24"/>
          <w:szCs w:val="24"/>
        </w:rPr>
        <w:t>º 089</w:t>
      </w:r>
      <w:r w:rsidRPr="00D76751">
        <w:rPr>
          <w:b/>
          <w:sz w:val="24"/>
          <w:szCs w:val="24"/>
        </w:rPr>
        <w:t>/2024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  <w:r w:rsidRPr="00D76751">
        <w:rPr>
          <w:sz w:val="24"/>
          <w:szCs w:val="24"/>
        </w:rPr>
        <w:t xml:space="preserve">Prefeitura Municipal de Frutal/MG Ref.: </w:t>
      </w:r>
      <w:r w:rsidRPr="00D76751">
        <w:rPr>
          <w:b/>
          <w:sz w:val="24"/>
          <w:szCs w:val="24"/>
        </w:rPr>
        <w:t>Procuração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  <w:r w:rsidRPr="00D76751">
        <w:rPr>
          <w:sz w:val="24"/>
          <w:szCs w:val="24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 w:rsidRPr="00D76751">
        <w:rPr>
          <w:sz w:val="24"/>
          <w:szCs w:val="24"/>
        </w:rPr>
        <w:t>Sr</w:t>
      </w:r>
      <w:proofErr w:type="spellEnd"/>
      <w:r w:rsidRPr="00D76751">
        <w:rPr>
          <w:sz w:val="24"/>
          <w:szCs w:val="24"/>
        </w:rPr>
        <w:t>(a)</w:t>
      </w:r>
      <w:r w:rsidRPr="00D76751">
        <w:rPr>
          <w:sz w:val="24"/>
          <w:szCs w:val="24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  <w:r w:rsidRPr="00D76751">
        <w:rPr>
          <w:sz w:val="24"/>
          <w:szCs w:val="24"/>
        </w:rPr>
        <w:t>Por ser verdade, firma o presente, para que produza os efeitos legais.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right"/>
        <w:rPr>
          <w:sz w:val="24"/>
          <w:szCs w:val="24"/>
        </w:rPr>
      </w:pPr>
      <w:r w:rsidRPr="00D76751">
        <w:rPr>
          <w:sz w:val="24"/>
          <w:szCs w:val="24"/>
        </w:rPr>
        <w:t>...................</w:t>
      </w:r>
      <w:proofErr w:type="gramStart"/>
      <w:r w:rsidRPr="00D76751">
        <w:rPr>
          <w:sz w:val="24"/>
          <w:szCs w:val="24"/>
        </w:rPr>
        <w:t>,....</w:t>
      </w:r>
      <w:proofErr w:type="gramEnd"/>
      <w:r w:rsidRPr="00D76751">
        <w:rPr>
          <w:sz w:val="24"/>
          <w:szCs w:val="24"/>
        </w:rPr>
        <w:t>de.............de 2024.</w:t>
      </w:r>
    </w:p>
    <w:p w:rsidR="00607192" w:rsidRPr="00D76751" w:rsidRDefault="00607192" w:rsidP="00607192">
      <w:pPr>
        <w:spacing w:line="360" w:lineRule="auto"/>
        <w:jc w:val="right"/>
        <w:rPr>
          <w:sz w:val="24"/>
          <w:szCs w:val="24"/>
        </w:rPr>
      </w:pPr>
      <w:r w:rsidRPr="00D76751">
        <w:rPr>
          <w:sz w:val="24"/>
          <w:szCs w:val="24"/>
        </w:rPr>
        <w:t>(Local e data)</w:t>
      </w:r>
    </w:p>
    <w:p w:rsidR="00607192" w:rsidRPr="00D76751" w:rsidRDefault="00607192" w:rsidP="00607192">
      <w:pPr>
        <w:spacing w:line="360" w:lineRule="auto"/>
        <w:jc w:val="right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center"/>
        <w:rPr>
          <w:sz w:val="24"/>
          <w:szCs w:val="24"/>
        </w:rPr>
      </w:pPr>
      <w:r w:rsidRPr="00D76751">
        <w:rPr>
          <w:sz w:val="24"/>
          <w:szCs w:val="24"/>
        </w:rPr>
        <w:t>.......................................................................</w:t>
      </w:r>
    </w:p>
    <w:p w:rsidR="00607192" w:rsidRPr="00D76751" w:rsidRDefault="00607192" w:rsidP="00607192">
      <w:pPr>
        <w:spacing w:line="360" w:lineRule="auto"/>
        <w:jc w:val="center"/>
        <w:rPr>
          <w:sz w:val="24"/>
          <w:szCs w:val="24"/>
        </w:rPr>
      </w:pPr>
      <w:r w:rsidRPr="00D76751">
        <w:rPr>
          <w:sz w:val="24"/>
          <w:szCs w:val="24"/>
        </w:rPr>
        <w:t>(</w:t>
      </w:r>
      <w:proofErr w:type="gramStart"/>
      <w:r w:rsidRPr="00D76751">
        <w:rPr>
          <w:sz w:val="24"/>
          <w:szCs w:val="24"/>
        </w:rPr>
        <w:t>nome</w:t>
      </w:r>
      <w:proofErr w:type="gramEnd"/>
      <w:r w:rsidRPr="00D76751">
        <w:rPr>
          <w:sz w:val="24"/>
          <w:szCs w:val="24"/>
        </w:rPr>
        <w:t xml:space="preserve"> e assinatura do representante legal) –</w:t>
      </w:r>
    </w:p>
    <w:p w:rsidR="00607192" w:rsidRPr="00D76751" w:rsidRDefault="00607192" w:rsidP="00607192">
      <w:pPr>
        <w:spacing w:line="360" w:lineRule="auto"/>
        <w:jc w:val="center"/>
        <w:rPr>
          <w:sz w:val="24"/>
          <w:szCs w:val="24"/>
        </w:rPr>
      </w:pPr>
      <w:r w:rsidRPr="00D76751">
        <w:rPr>
          <w:sz w:val="24"/>
          <w:szCs w:val="24"/>
        </w:rPr>
        <w:t>ORIGINAL COM FIRMA RECONHECIDA</w:t>
      </w:r>
    </w:p>
    <w:p w:rsidR="0091177A" w:rsidRPr="00A35C6A" w:rsidRDefault="0091177A" w:rsidP="00FC0349">
      <w:pPr>
        <w:rPr>
          <w:sz w:val="24"/>
          <w:szCs w:val="24"/>
        </w:rPr>
      </w:pPr>
    </w:p>
    <w:sectPr w:rsidR="0091177A" w:rsidRPr="00A35C6A" w:rsidSect="00DA08D3">
      <w:headerReference w:type="default" r:id="rId7"/>
      <w:footerReference w:type="default" r:id="rId8"/>
      <w:pgSz w:w="11907" w:h="16840" w:code="9"/>
      <w:pgMar w:top="2835" w:right="1134" w:bottom="1418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80" w:rsidRDefault="00E94D80">
      <w:r>
        <w:separator/>
      </w:r>
    </w:p>
  </w:endnote>
  <w:endnote w:type="continuationSeparator" w:id="0">
    <w:p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:rsidR="0048653D" w:rsidRDefault="0048653D">
        <w:pPr>
          <w:pStyle w:val="Rodap"/>
          <w:jc w:val="right"/>
        </w:pPr>
      </w:p>
      <w:p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490">
          <w:rPr>
            <w:noProof/>
          </w:rPr>
          <w:t>1</w:t>
        </w:r>
        <w:r>
          <w:fldChar w:fldCharType="end"/>
        </w:r>
      </w:p>
    </w:sdtContent>
  </w:sdt>
  <w:p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80" w:rsidRDefault="00E94D80">
      <w:r>
        <w:separator/>
      </w:r>
    </w:p>
  </w:footnote>
  <w:footnote w:type="continuationSeparator" w:id="0">
    <w:p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:rsidTr="005920E3">
      <w:trPr>
        <w:trHeight w:val="1441"/>
      </w:trPr>
      <w:tc>
        <w:tcPr>
          <w:tcW w:w="1679" w:type="dxa"/>
        </w:tcPr>
        <w:p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1E970A78" wp14:editId="237971D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ED8"/>
    <w:rsid w:val="00054901"/>
    <w:rsid w:val="00055891"/>
    <w:rsid w:val="000743C6"/>
    <w:rsid w:val="00076E0E"/>
    <w:rsid w:val="00081FCB"/>
    <w:rsid w:val="00082F18"/>
    <w:rsid w:val="00093C26"/>
    <w:rsid w:val="00094662"/>
    <w:rsid w:val="000C077B"/>
    <w:rsid w:val="000C39C5"/>
    <w:rsid w:val="000C69E1"/>
    <w:rsid w:val="000D2303"/>
    <w:rsid w:val="000D5CCC"/>
    <w:rsid w:val="000E5CBA"/>
    <w:rsid w:val="000E793F"/>
    <w:rsid w:val="000F2BBB"/>
    <w:rsid w:val="00111F24"/>
    <w:rsid w:val="00121490"/>
    <w:rsid w:val="0012204D"/>
    <w:rsid w:val="00122B24"/>
    <w:rsid w:val="00123E66"/>
    <w:rsid w:val="00135E34"/>
    <w:rsid w:val="00151CA1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D2029"/>
    <w:rsid w:val="002D32AF"/>
    <w:rsid w:val="00305C68"/>
    <w:rsid w:val="00347836"/>
    <w:rsid w:val="003532A8"/>
    <w:rsid w:val="00356E78"/>
    <w:rsid w:val="00357E34"/>
    <w:rsid w:val="00362B77"/>
    <w:rsid w:val="00364E5D"/>
    <w:rsid w:val="00370FBB"/>
    <w:rsid w:val="00386E59"/>
    <w:rsid w:val="003B67F1"/>
    <w:rsid w:val="003B73E2"/>
    <w:rsid w:val="003B7CD3"/>
    <w:rsid w:val="003D418F"/>
    <w:rsid w:val="003E1ADA"/>
    <w:rsid w:val="003E25AB"/>
    <w:rsid w:val="003F4D6F"/>
    <w:rsid w:val="00424920"/>
    <w:rsid w:val="00437E51"/>
    <w:rsid w:val="00443194"/>
    <w:rsid w:val="00444404"/>
    <w:rsid w:val="00445D98"/>
    <w:rsid w:val="0045087D"/>
    <w:rsid w:val="00456F0E"/>
    <w:rsid w:val="0048653D"/>
    <w:rsid w:val="00491E4F"/>
    <w:rsid w:val="004A4860"/>
    <w:rsid w:val="004A61A0"/>
    <w:rsid w:val="004D1349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D7DA5"/>
    <w:rsid w:val="005E2272"/>
    <w:rsid w:val="005F549F"/>
    <w:rsid w:val="005F73ED"/>
    <w:rsid w:val="00602618"/>
    <w:rsid w:val="00605532"/>
    <w:rsid w:val="00606220"/>
    <w:rsid w:val="00607192"/>
    <w:rsid w:val="00664262"/>
    <w:rsid w:val="006A1034"/>
    <w:rsid w:val="006A15C0"/>
    <w:rsid w:val="006D405A"/>
    <w:rsid w:val="006D72A7"/>
    <w:rsid w:val="006E48AD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92D75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B06590"/>
    <w:rsid w:val="00B202FC"/>
    <w:rsid w:val="00B23700"/>
    <w:rsid w:val="00B24702"/>
    <w:rsid w:val="00B36A95"/>
    <w:rsid w:val="00B4492D"/>
    <w:rsid w:val="00B46928"/>
    <w:rsid w:val="00B5791C"/>
    <w:rsid w:val="00B645AF"/>
    <w:rsid w:val="00B65314"/>
    <w:rsid w:val="00B707C0"/>
    <w:rsid w:val="00B7168E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58F6"/>
    <w:rsid w:val="00C505C0"/>
    <w:rsid w:val="00C60E10"/>
    <w:rsid w:val="00C67A53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A08D3"/>
    <w:rsid w:val="00DB1D76"/>
    <w:rsid w:val="00DC20A8"/>
    <w:rsid w:val="00DC4DBE"/>
    <w:rsid w:val="00DC75A1"/>
    <w:rsid w:val="00DD2903"/>
    <w:rsid w:val="00DF4E5C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B23FE"/>
    <w:rsid w:val="00EB6D38"/>
    <w:rsid w:val="00ED0B35"/>
    <w:rsid w:val="00ED2A77"/>
    <w:rsid w:val="00F021BD"/>
    <w:rsid w:val="00F030C3"/>
    <w:rsid w:val="00F06B66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A771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3</TotalTime>
  <Pages>1</Pages>
  <Words>208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6</cp:revision>
  <cp:lastPrinted>2015-12-04T17:38:00Z</cp:lastPrinted>
  <dcterms:created xsi:type="dcterms:W3CDTF">2024-05-10T13:07:00Z</dcterms:created>
  <dcterms:modified xsi:type="dcterms:W3CDTF">2024-05-22T19:27:00Z</dcterms:modified>
</cp:coreProperties>
</file>